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1EB48" w14:textId="2A48C7C4" w:rsidR="0039408C" w:rsidRDefault="003B2A01" w:rsidP="0039408C">
      <w:pPr>
        <w:pStyle w:val="Title"/>
        <w:jc w:val="center"/>
      </w:pPr>
      <w:r>
        <w:t>Tutorial</w:t>
      </w:r>
      <w:r w:rsidR="00E716EA">
        <w:t xml:space="preserve"> B</w:t>
      </w:r>
      <w:r>
        <w:t xml:space="preserve">: </w:t>
      </w:r>
      <w:r w:rsidR="00E716EA">
        <w:t xml:space="preserve">Analyzing Data with </w:t>
      </w:r>
      <w:proofErr w:type="spellStart"/>
      <w:r w:rsidR="00E716EA">
        <w:t>DataFrames</w:t>
      </w:r>
      <w:proofErr w:type="spellEnd"/>
    </w:p>
    <w:p w14:paraId="630BFA01" w14:textId="77777777" w:rsidR="0039408C" w:rsidRPr="00C64BF7" w:rsidRDefault="0039408C" w:rsidP="0039408C">
      <w:pPr>
        <w:pStyle w:val="ListParagraph"/>
      </w:pPr>
    </w:p>
    <w:p w14:paraId="5ABB9D0C" w14:textId="77777777" w:rsidR="00E716EA" w:rsidRPr="00C26C9B" w:rsidRDefault="00E716EA" w:rsidP="00E716EA">
      <w:pPr>
        <w:ind w:firstLine="720"/>
      </w:pPr>
      <w:r w:rsidRPr="00C26C9B">
        <w:t xml:space="preserve">This tutorial demonstrates how to use column names, column references, and column expressions when querying in Spark. Also, you will learn how to group and aggregate values in a column and how to join two </w:t>
      </w:r>
      <w:proofErr w:type="spellStart"/>
      <w:r w:rsidRPr="00C26C9B">
        <w:t>DataFrames</w:t>
      </w:r>
      <w:proofErr w:type="spellEnd"/>
      <w:r w:rsidRPr="00C26C9B">
        <w:t xml:space="preserve">. Note that this tutorial uses the same </w:t>
      </w:r>
      <w:r w:rsidRPr="00C26C9B">
        <w:rPr>
          <w:rStyle w:val="Code"/>
        </w:rPr>
        <w:t>customer.csv</w:t>
      </w:r>
      <w:r w:rsidRPr="00C26C9B">
        <w:t xml:space="preserve"> file from the previous tutorial. Make sure that the file is under the </w:t>
      </w:r>
      <w:r w:rsidRPr="00C26C9B">
        <w:rPr>
          <w:rStyle w:val="Code"/>
        </w:rPr>
        <w:t>SPRK/</w:t>
      </w:r>
      <w:proofErr w:type="spellStart"/>
      <w:r w:rsidRPr="00C26C9B">
        <w:rPr>
          <w:rStyle w:val="Code"/>
        </w:rPr>
        <w:t>TutorialC</w:t>
      </w:r>
      <w:proofErr w:type="spellEnd"/>
      <w:r w:rsidRPr="00C26C9B">
        <w:t xml:space="preserve"> directory of HDFS.</w:t>
      </w:r>
    </w:p>
    <w:p w14:paraId="6A84C646" w14:textId="77777777" w:rsidR="00E716EA" w:rsidRPr="00C26C9B" w:rsidRDefault="00E716EA" w:rsidP="00E716EA">
      <w:pPr>
        <w:ind w:firstLine="720"/>
      </w:pPr>
      <w:r w:rsidRPr="00C26C9B">
        <w:t xml:space="preserve">Use the following commands to load the data from the </w:t>
      </w:r>
      <w:r w:rsidRPr="00C26C9B">
        <w:rPr>
          <w:rStyle w:val="Code"/>
        </w:rPr>
        <w:t>customer.csv</w:t>
      </w:r>
      <w:r w:rsidRPr="00C26C9B">
        <w:t xml:space="preserve"> file into the </w:t>
      </w:r>
      <w:proofErr w:type="spellStart"/>
      <w:r w:rsidRPr="00C26C9B">
        <w:rPr>
          <w:rStyle w:val="Code"/>
        </w:rPr>
        <w:t>customersDF</w:t>
      </w:r>
      <w:proofErr w:type="spellEnd"/>
      <w:r w:rsidRPr="00C26C9B">
        <w:t xml:space="preserve"> </w:t>
      </w:r>
      <w:proofErr w:type="spellStart"/>
      <w:r w:rsidRPr="00C26C9B">
        <w:t>DataFrame</w:t>
      </w:r>
      <w:proofErr w:type="spellEnd"/>
      <w:r w:rsidRPr="00C26C9B">
        <w:t xml:space="preserve">. You also performed this step in Tutorial A. </w:t>
      </w:r>
      <w:r w:rsidRPr="00C26C9B">
        <mc:AlternateContent>
          <mc:Choice Requires="wps">
            <w:drawing>
              <wp:inline distT="0" distB="0" distL="0" distR="0" wp14:anchorId="60647D8F" wp14:editId="0A31ADCB">
                <wp:extent cx="5476875" cy="942536"/>
                <wp:effectExtent l="0" t="0" r="9525" b="10160"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6875" cy="942536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B2F64" w14:textId="77777777" w:rsidR="00E716EA" w:rsidRPr="001C1748" w:rsidRDefault="00E716EA" w:rsidP="00E716EA">
                            <w:pPr>
                              <w:pStyle w:val="NoSpacing"/>
                              <w:spacing w:after="120"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customersDF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spark.read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.format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("csv"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).option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("header", "true"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).load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("SPRK/TutorialB/customers.csv")</w:t>
                            </w:r>
                          </w:p>
                          <w:p w14:paraId="7A15FD18" w14:textId="77777777" w:rsidR="00E716EA" w:rsidRPr="001C1748" w:rsidRDefault="00E716EA" w:rsidP="00E716EA">
                            <w:pPr>
                              <w:pStyle w:val="NoSpacing"/>
                              <w:spacing w:after="120"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647D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31.25pt;height:7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" fillcolor="#c6d9f1">
                <v:textbox>
                  <w:txbxContent>
                    <w:p w14:paraId="7ABB2F64" w14:textId="77777777" w:rsidR="00E716EA" w:rsidRPr="001C1748" w:rsidRDefault="00E716EA" w:rsidP="00E716EA">
                      <w:pPr>
                        <w:pStyle w:val="NoSpacing"/>
                        <w:spacing w:after="120"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customersDF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spark.read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.format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("csv"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).option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("header", "true"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).load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("SPRK/TutorialB/customers.csv")</w:t>
                      </w:r>
                    </w:p>
                    <w:p w14:paraId="7A15FD18" w14:textId="77777777" w:rsidR="00E716EA" w:rsidRPr="001C1748" w:rsidRDefault="00E716EA" w:rsidP="00E716EA">
                      <w:pPr>
                        <w:pStyle w:val="NoSpacing"/>
                        <w:spacing w:after="120"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2B7615F" w14:textId="53336B04" w:rsidR="00E716EA" w:rsidRPr="00C26C9B" w:rsidRDefault="00E716EA" w:rsidP="00E716EA">
      <w:r w:rsidRPr="00C26C9B">
        <w:t xml:space="preserve"> </w:t>
      </w:r>
      <w:r w:rsidRPr="00C26C9B">
        <w:tab/>
        <w:t xml:space="preserve">You can refer to a column, in Python, you </w:t>
      </w:r>
      <w:proofErr w:type="gramStart"/>
      <w:r>
        <w:t>using</w:t>
      </w:r>
      <w:proofErr w:type="gramEnd"/>
      <w:r>
        <w:t xml:space="preserve"> the </w:t>
      </w:r>
      <w:r w:rsidRPr="00C26C9B">
        <w:t xml:space="preserve">additional command that you may use for this purpose. </w:t>
      </w:r>
      <w:r w:rsidRPr="00C26C9B">
        <mc:AlternateContent>
          <mc:Choice Requires="wps">
            <w:drawing>
              <wp:inline distT="0" distB="0" distL="0" distR="0" wp14:anchorId="2EE50C3B" wp14:editId="2412F1DA">
                <wp:extent cx="5476875" cy="1679170"/>
                <wp:effectExtent l="0" t="0" r="9525" b="10160"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6875" cy="167917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9A7A0D" w14:textId="77777777" w:rsidR="00E716EA" w:rsidRPr="001C1748" w:rsidRDefault="00E716EA" w:rsidP="00E716EA">
                            <w:pPr>
                              <w:pStyle w:val="NoSpacing"/>
                              <w:spacing w:after="120"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25491280" w14:textId="77777777" w:rsidR="00E716EA" w:rsidRPr="001C1748" w:rsidRDefault="00E716EA" w:rsidP="00E716EA">
                            <w:pPr>
                              <w:pStyle w:val="NoSpacing"/>
                              <w:spacing w:after="120"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customersDF.select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customersDF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["Age"])</w:t>
                            </w:r>
                          </w:p>
                          <w:p w14:paraId="7F5780CD" w14:textId="77777777" w:rsidR="00E716EA" w:rsidRPr="001C1748" w:rsidRDefault="00E716EA" w:rsidP="00E716EA">
                            <w:pPr>
                              <w:pStyle w:val="NoSpacing"/>
                              <w:spacing w:after="120"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customersDF.select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("Age")</w:t>
                            </w:r>
                          </w:p>
                          <w:p w14:paraId="5AF5438A" w14:textId="77777777" w:rsidR="00E716EA" w:rsidRPr="001C1748" w:rsidRDefault="00E716EA" w:rsidP="00E716EA">
                            <w:pPr>
                              <w:pStyle w:val="NoSpacing"/>
                              <w:spacing w:after="120"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customersDF.select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customersDF.Age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 // the extra command for Python</w:t>
                            </w:r>
                          </w:p>
                          <w:p w14:paraId="0E2CE3C5" w14:textId="77777777" w:rsidR="00E716EA" w:rsidRPr="001C1748" w:rsidRDefault="00E716EA" w:rsidP="00E716EA">
                            <w:pPr>
                              <w:pStyle w:val="NoSpacing"/>
                              <w:spacing w:after="120"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E50C3B" id="_x0000_s1027" type="#_x0000_t202" style="width:431.25pt;height:13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" fillcolor="#c6d9f1">
                <v:textbox>
                  <w:txbxContent>
                    <w:p w14:paraId="349A7A0D" w14:textId="77777777" w:rsidR="00E716EA" w:rsidRPr="001C1748" w:rsidRDefault="00E716EA" w:rsidP="00E716EA">
                      <w:pPr>
                        <w:pStyle w:val="NoSpacing"/>
                        <w:spacing w:after="120"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25491280" w14:textId="77777777" w:rsidR="00E716EA" w:rsidRPr="001C1748" w:rsidRDefault="00E716EA" w:rsidP="00E716EA">
                      <w:pPr>
                        <w:pStyle w:val="NoSpacing"/>
                        <w:spacing w:after="120"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customersDF.select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customersDF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["Age"])</w:t>
                      </w:r>
                    </w:p>
                    <w:p w14:paraId="7F5780CD" w14:textId="77777777" w:rsidR="00E716EA" w:rsidRPr="001C1748" w:rsidRDefault="00E716EA" w:rsidP="00E716EA">
                      <w:pPr>
                        <w:pStyle w:val="NoSpacing"/>
                        <w:spacing w:after="120"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customersDF.select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("Age")</w:t>
                      </w:r>
                    </w:p>
                    <w:p w14:paraId="5AF5438A" w14:textId="77777777" w:rsidR="00E716EA" w:rsidRPr="001C1748" w:rsidRDefault="00E716EA" w:rsidP="00E716EA">
                      <w:pPr>
                        <w:pStyle w:val="NoSpacing"/>
                        <w:spacing w:after="120"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customersDF.select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customersDF.Age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 // the extra command for Python</w:t>
                      </w:r>
                    </w:p>
                    <w:p w14:paraId="0E2CE3C5" w14:textId="77777777" w:rsidR="00E716EA" w:rsidRPr="001C1748" w:rsidRDefault="00E716EA" w:rsidP="00E716EA">
                      <w:pPr>
                        <w:pStyle w:val="NoSpacing"/>
                        <w:spacing w:after="120"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01F293E" w14:textId="0EF7E44B" w:rsidR="00E716EA" w:rsidRPr="00C26C9B" w:rsidRDefault="00E716EA" w:rsidP="00E716EA">
      <w:pPr>
        <w:ind w:firstLine="720"/>
      </w:pPr>
      <w:r w:rsidRPr="00C26C9B">
        <w:t xml:space="preserve">So, if you want to create a new </w:t>
      </w:r>
      <w:proofErr w:type="spellStart"/>
      <w:r w:rsidRPr="00C26C9B">
        <w:t>DataFrame</w:t>
      </w:r>
      <w:proofErr w:type="spellEnd"/>
      <w:r w:rsidRPr="00C26C9B">
        <w:t xml:space="preserve"> called </w:t>
      </w:r>
      <w:proofErr w:type="spellStart"/>
      <w:r w:rsidRPr="00C26C9B">
        <w:rPr>
          <w:rStyle w:val="Code"/>
        </w:rPr>
        <w:t>ageDF</w:t>
      </w:r>
      <w:proofErr w:type="spellEnd"/>
      <w:r w:rsidRPr="00C26C9B">
        <w:t xml:space="preserve"> and display the results, you can use the commands above for the selection. </w:t>
      </w:r>
      <w:r>
        <w:t>The provided</w:t>
      </w:r>
      <w:r w:rsidRPr="00C26C9B">
        <w:t xml:space="preserve"> three lines in Python perform the function: all these commands produce a table with one column that contains the ages of the customers. </w:t>
      </w:r>
    </w:p>
    <w:p w14:paraId="567DFE0D" w14:textId="77777777" w:rsidR="00E716EA" w:rsidRPr="00C26C9B" w:rsidRDefault="00E716EA" w:rsidP="00E716EA">
      <w:pPr>
        <w:ind w:firstLine="720"/>
      </w:pPr>
      <w:r w:rsidRPr="00C26C9B">
        <w:t xml:space="preserve">Column operations in Spark include arithmetic operations (such as +, -, %, *), comparative operations (such as &gt; , &lt;, &amp;&amp;, ||, === (three equals signs)), string functions (such as </w:t>
      </w:r>
      <w:r w:rsidRPr="00C26C9B">
        <w:rPr>
          <w:rStyle w:val="Code"/>
        </w:rPr>
        <w:t>like</w:t>
      </w:r>
      <w:r w:rsidRPr="00C26C9B">
        <w:t xml:space="preserve">, </w:t>
      </w:r>
      <w:r w:rsidRPr="00C26C9B">
        <w:rPr>
          <w:rStyle w:val="Code"/>
        </w:rPr>
        <w:t>contains</w:t>
      </w:r>
      <w:r w:rsidRPr="00C26C9B">
        <w:t xml:space="preserve">, </w:t>
      </w:r>
      <w:proofErr w:type="spellStart"/>
      <w:r w:rsidRPr="00C26C9B">
        <w:rPr>
          <w:rStyle w:val="Code"/>
        </w:rPr>
        <w:t>substr</w:t>
      </w:r>
      <w:proofErr w:type="spellEnd"/>
      <w:r w:rsidRPr="00C26C9B">
        <w:t xml:space="preserve">), data testing operations (such as </w:t>
      </w:r>
      <w:proofErr w:type="spellStart"/>
      <w:r w:rsidRPr="00C26C9B">
        <w:rPr>
          <w:rStyle w:val="Code"/>
        </w:rPr>
        <w:t>isNull</w:t>
      </w:r>
      <w:proofErr w:type="spellEnd"/>
      <w:r w:rsidRPr="00C26C9B">
        <w:t xml:space="preserve">, </w:t>
      </w:r>
      <w:proofErr w:type="spellStart"/>
      <w:r w:rsidRPr="00C26C9B">
        <w:rPr>
          <w:rStyle w:val="Code"/>
        </w:rPr>
        <w:t>isNotNull</w:t>
      </w:r>
      <w:proofErr w:type="spellEnd"/>
      <w:r w:rsidRPr="00C26C9B">
        <w:t xml:space="preserve">, and </w:t>
      </w:r>
      <w:proofErr w:type="spellStart"/>
      <w:r w:rsidRPr="00C26C9B">
        <w:rPr>
          <w:rStyle w:val="Code"/>
        </w:rPr>
        <w:t>NaN</w:t>
      </w:r>
      <w:proofErr w:type="spellEnd"/>
      <w:r w:rsidRPr="00C26C9B">
        <w:t xml:space="preserve"> (not a number)), and sorting functions (such as </w:t>
      </w:r>
      <w:r w:rsidRPr="00C26C9B">
        <w:rPr>
          <w:rStyle w:val="Code"/>
        </w:rPr>
        <w:t>sort</w:t>
      </w:r>
      <w:r w:rsidRPr="00C26C9B">
        <w:t xml:space="preserve">, </w:t>
      </w:r>
      <w:proofErr w:type="spellStart"/>
      <w:r w:rsidRPr="00C26C9B">
        <w:rPr>
          <w:rStyle w:val="Code"/>
        </w:rPr>
        <w:t>orderBy</w:t>
      </w:r>
      <w:proofErr w:type="spellEnd"/>
      <w:r w:rsidRPr="00C26C9B">
        <w:t xml:space="preserve">, </w:t>
      </w:r>
      <w:proofErr w:type="spellStart"/>
      <w:r w:rsidRPr="00C26C9B">
        <w:rPr>
          <w:rStyle w:val="Code"/>
        </w:rPr>
        <w:t>asc</w:t>
      </w:r>
      <w:proofErr w:type="spellEnd"/>
      <w:r w:rsidRPr="00C26C9B">
        <w:t xml:space="preserve">, </w:t>
      </w:r>
      <w:r w:rsidRPr="00C26C9B">
        <w:rPr>
          <w:rStyle w:val="Code"/>
        </w:rPr>
        <w:t>desc</w:t>
      </w:r>
      <w:r w:rsidRPr="00C26C9B">
        <w:t xml:space="preserve">). </w:t>
      </w:r>
    </w:p>
    <w:p w14:paraId="3A8810FD" w14:textId="5724C64B" w:rsidR="00E716EA" w:rsidRPr="00C26C9B" w:rsidRDefault="00E716EA" w:rsidP="00E716EA">
      <w:pPr>
        <w:ind w:firstLine="720"/>
      </w:pPr>
      <w:r w:rsidRPr="00C26C9B">
        <w:t xml:space="preserve">For example, the following commands produce a list of customers where the age value is not null, store the list in the </w:t>
      </w:r>
      <w:proofErr w:type="spellStart"/>
      <w:r w:rsidRPr="00C26C9B">
        <w:rPr>
          <w:rStyle w:val="Code"/>
        </w:rPr>
        <w:t>ageDF</w:t>
      </w:r>
      <w:proofErr w:type="spellEnd"/>
      <w:r w:rsidRPr="00C26C9B">
        <w:t xml:space="preserve"> immutable value, and then show it, as displayed in Figure </w:t>
      </w:r>
      <w:r>
        <w:t>1</w:t>
      </w:r>
      <w:r w:rsidRPr="00C26C9B">
        <w:t xml:space="preserve">. The </w:t>
      </w:r>
      <w:r w:rsidRPr="00C26C9B">
        <w:rPr>
          <w:rStyle w:val="Code"/>
        </w:rPr>
        <w:t>$</w:t>
      </w:r>
      <w:r w:rsidRPr="00C26C9B">
        <w:t xml:space="preserve"> sign before </w:t>
      </w:r>
      <w:r w:rsidRPr="00C26C9B">
        <w:rPr>
          <w:rStyle w:val="Code"/>
        </w:rPr>
        <w:t>"Age"</w:t>
      </w:r>
      <w:r w:rsidRPr="00C26C9B">
        <w:t xml:space="preserve"> gets or retrieves the values of the </w:t>
      </w:r>
      <w:r w:rsidRPr="00C26C9B">
        <w:rPr>
          <w:rStyle w:val="Code"/>
        </w:rPr>
        <w:t>"Age"</w:t>
      </w:r>
      <w:r w:rsidRPr="00C26C9B">
        <w:t xml:space="preserve"> column.</w:t>
      </w:r>
    </w:p>
    <w:p w14:paraId="110092B4" w14:textId="77777777" w:rsidR="00E716EA" w:rsidRPr="00C26C9B" w:rsidRDefault="00E716EA" w:rsidP="00E716EA">
      <w:pPr>
        <w:ind w:firstLine="720"/>
      </w:pPr>
      <w:r w:rsidRPr="00C26C9B">
        <w:lastRenderedPageBreak/>
        <w:t xml:space="preserve"> </w:t>
      </w:r>
      <w:r w:rsidRPr="00C26C9B">
        <mc:AlternateContent>
          <mc:Choice Requires="wps">
            <w:drawing>
              <wp:inline distT="0" distB="0" distL="0" distR="0" wp14:anchorId="05D4F770" wp14:editId="562542DA">
                <wp:extent cx="5014452" cy="1744394"/>
                <wp:effectExtent l="0" t="0" r="15240" b="8255"/>
                <wp:docPr id="21278786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452" cy="1744394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53E79" w14:textId="77777777" w:rsidR="00E716EA" w:rsidRPr="001C1748" w:rsidRDefault="00E716EA" w:rsidP="00E716EA">
                            <w:pPr>
                              <w:pStyle w:val="NoSpacing"/>
                              <w:spacing w:after="120"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3EBA616D" w14:textId="77777777" w:rsidR="00E716EA" w:rsidRPr="001C1748" w:rsidRDefault="00E716EA" w:rsidP="00E716EA">
                            <w:pPr>
                              <w:pStyle w:val="NoSpacing"/>
                              <w:spacing w:after="120"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ageDF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customersDF.select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("FirstName", "LastName", "Age"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).where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customersDF.Age.isNotNull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())</w:t>
                            </w:r>
                          </w:p>
                          <w:p w14:paraId="0F3878A7" w14:textId="77777777" w:rsidR="00E716EA" w:rsidRPr="001C1748" w:rsidRDefault="00E716EA" w:rsidP="00E716EA">
                            <w:pPr>
                              <w:pStyle w:val="NoSpacing"/>
                              <w:spacing w:after="120"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ageDF.show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()</w:t>
                            </w:r>
                          </w:p>
                          <w:p w14:paraId="04796148" w14:textId="77777777" w:rsidR="00E716EA" w:rsidRPr="001C1748" w:rsidRDefault="00E716EA" w:rsidP="00E716EA">
                            <w:pPr>
                              <w:pStyle w:val="NoSpacing"/>
                              <w:spacing w:after="120"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D4F770" id="_x0000_s1028" type="#_x0000_t202" style="width:394.85pt;height:13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" fillcolor="#c6d9f1">
                <v:textbox>
                  <w:txbxContent>
                    <w:p w14:paraId="1C853E79" w14:textId="77777777" w:rsidR="00E716EA" w:rsidRPr="001C1748" w:rsidRDefault="00E716EA" w:rsidP="00E716EA">
                      <w:pPr>
                        <w:pStyle w:val="NoSpacing"/>
                        <w:spacing w:after="120"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3EBA616D" w14:textId="77777777" w:rsidR="00E716EA" w:rsidRPr="001C1748" w:rsidRDefault="00E716EA" w:rsidP="00E716EA">
                      <w:pPr>
                        <w:pStyle w:val="NoSpacing"/>
                        <w:spacing w:after="120"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ageDF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customersDF.select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("FirstName", "LastName", "Age"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).where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customersDF.Age.isNotNull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())</w:t>
                      </w:r>
                    </w:p>
                    <w:p w14:paraId="0F3878A7" w14:textId="77777777" w:rsidR="00E716EA" w:rsidRPr="001C1748" w:rsidRDefault="00E716EA" w:rsidP="00E716EA">
                      <w:pPr>
                        <w:pStyle w:val="NoSpacing"/>
                        <w:spacing w:after="120"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ageDF.show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()</w:t>
                      </w:r>
                    </w:p>
                    <w:p w14:paraId="04796148" w14:textId="77777777" w:rsidR="00E716EA" w:rsidRPr="001C1748" w:rsidRDefault="00E716EA" w:rsidP="00E716EA">
                      <w:pPr>
                        <w:pStyle w:val="NoSpacing"/>
                        <w:spacing w:after="120"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E08C03B" w14:textId="77777777" w:rsidR="00E716EA" w:rsidRPr="00C26C9B" w:rsidRDefault="00E716EA" w:rsidP="00E716EA"/>
    <w:p w14:paraId="10C38428" w14:textId="77777777" w:rsidR="00E716EA" w:rsidRPr="00C26C9B" w:rsidRDefault="00E716EA" w:rsidP="00E716EA"/>
    <w:p w14:paraId="37B1BB83" w14:textId="77777777" w:rsidR="00E716EA" w:rsidRPr="00C26C9B" w:rsidRDefault="00E716EA" w:rsidP="00E716EA">
      <w:pPr>
        <w:keepNext/>
        <w:jc w:val="center"/>
      </w:pPr>
      <w:r w:rsidRPr="00C26C9B">
        <w:drawing>
          <wp:inline distT="0" distB="0" distL="0" distR="0" wp14:anchorId="6E8283C1" wp14:editId="200565CC">
            <wp:extent cx="1977656" cy="1443689"/>
            <wp:effectExtent l="12700" t="12700" r="16510" b="17145"/>
            <wp:docPr id="2127878676" name="Picture 2127878676" descr="A picture containing table, roo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19067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1616" cy="146848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8736748" w14:textId="59F61ABD" w:rsidR="00E716EA" w:rsidRPr="00C26C9B" w:rsidRDefault="00E716EA" w:rsidP="00E716EA">
      <w:pPr>
        <w:pStyle w:val="Caption"/>
        <w:rPr>
          <w:sz w:val="20"/>
        </w:rPr>
      </w:pPr>
      <w:r w:rsidRPr="00C26C9B">
        <w:t xml:space="preserve">Figure </w:t>
      </w:r>
      <w:r>
        <w:t>1:</w:t>
      </w:r>
      <w:r w:rsidRPr="00C26C9B">
        <w:t xml:space="preserve"> List of Customers with Not Null Age Value</w:t>
      </w:r>
    </w:p>
    <w:p w14:paraId="3E4E1511" w14:textId="77777777" w:rsidR="00E716EA" w:rsidRPr="00C26C9B" w:rsidRDefault="00E716EA" w:rsidP="00E716EA"/>
    <w:p w14:paraId="548AF3D5" w14:textId="04E6735E" w:rsidR="00E716EA" w:rsidRPr="00C26C9B" w:rsidRDefault="00E716EA" w:rsidP="00E716EA">
      <w:pPr>
        <w:ind w:firstLine="720"/>
      </w:pPr>
      <w:r w:rsidRPr="00C26C9B">
        <w:t xml:space="preserve">You can use the aggregate </w:t>
      </w:r>
      <w:r w:rsidRPr="00C26C9B">
        <w:rPr>
          <w:rStyle w:val="Code"/>
        </w:rPr>
        <w:t>count</w:t>
      </w:r>
      <w:r w:rsidRPr="00C26C9B">
        <w:t xml:space="preserve"> function to count how many people live at the same address, and the output is shown in Figure </w:t>
      </w:r>
      <w:r>
        <w:t>2</w:t>
      </w:r>
      <w:r w:rsidRPr="00C26C9B">
        <w:t xml:space="preserve">. You can do this by using the following commands: </w:t>
      </w:r>
      <w:r w:rsidRPr="00C26C9B">
        <mc:AlternateContent>
          <mc:Choice Requires="wps">
            <w:drawing>
              <wp:inline distT="0" distB="0" distL="0" distR="0" wp14:anchorId="0A1EFF21" wp14:editId="622E5B6B">
                <wp:extent cx="5486400" cy="738554"/>
                <wp:effectExtent l="0" t="0" r="12700" b="10795"/>
                <wp:docPr id="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738554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6F0748" w14:textId="77777777" w:rsidR="00E716EA" w:rsidRPr="001C1748" w:rsidRDefault="00E716EA" w:rsidP="00E716E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21773272" w14:textId="77777777" w:rsidR="00E716EA" w:rsidRPr="001C1748" w:rsidRDefault="00E716EA" w:rsidP="00E716E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customersDF.groupBy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("Address"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).count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).show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()</w:t>
                            </w:r>
                          </w:p>
                          <w:p w14:paraId="74D6F85B" w14:textId="77777777" w:rsidR="00E716EA" w:rsidRPr="001C1748" w:rsidRDefault="00E716EA" w:rsidP="00E716E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7602BD0E" w14:textId="77777777" w:rsidR="00E716EA" w:rsidRPr="001C1748" w:rsidRDefault="00E716EA" w:rsidP="00E716E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1EFF21" id="_x0000_s1029" type="#_x0000_t202" style="width:6in;height:5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" fillcolor="#c6d9f1">
                <v:textbox>
                  <w:txbxContent>
                    <w:p w14:paraId="3F6F0748" w14:textId="77777777" w:rsidR="00E716EA" w:rsidRPr="001C1748" w:rsidRDefault="00E716EA" w:rsidP="00E716E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21773272" w14:textId="77777777" w:rsidR="00E716EA" w:rsidRPr="001C1748" w:rsidRDefault="00E716EA" w:rsidP="00E716E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customersDF.groupBy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("Address"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).count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).show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()</w:t>
                      </w:r>
                    </w:p>
                    <w:p w14:paraId="74D6F85B" w14:textId="77777777" w:rsidR="00E716EA" w:rsidRPr="001C1748" w:rsidRDefault="00E716EA" w:rsidP="00E716E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7602BD0E" w14:textId="77777777" w:rsidR="00E716EA" w:rsidRPr="001C1748" w:rsidRDefault="00E716EA" w:rsidP="00E716E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1B9173B" w14:textId="77777777" w:rsidR="00E716EA" w:rsidRPr="00C26C9B" w:rsidRDefault="00E716EA" w:rsidP="00E716EA">
      <w:pPr>
        <w:keepNext/>
        <w:jc w:val="center"/>
      </w:pPr>
      <w:r w:rsidRPr="00C26C9B">
        <w:drawing>
          <wp:inline distT="0" distB="0" distL="0" distR="0" wp14:anchorId="27760E2F" wp14:editId="770AF3A4">
            <wp:extent cx="1956390" cy="1550349"/>
            <wp:effectExtent l="12700" t="12700" r="12700" b="12065"/>
            <wp:docPr id="2127878677" name="Picture 2127878677" descr="A picture containing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87334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8054" cy="159921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4BD1F01" w14:textId="42A396CE" w:rsidR="00E716EA" w:rsidRPr="00C26C9B" w:rsidRDefault="00E716EA" w:rsidP="00E716EA">
      <w:pPr>
        <w:pStyle w:val="Caption"/>
      </w:pPr>
      <w:r w:rsidRPr="00C26C9B">
        <w:t xml:space="preserve">Figure </w:t>
      </w:r>
      <w:r>
        <w:t>2:</w:t>
      </w:r>
      <w:r w:rsidRPr="00C26C9B">
        <w:t xml:space="preserve"> Using Aggregate </w:t>
      </w:r>
      <w:r w:rsidRPr="00C26C9B">
        <w:rPr>
          <w:rStyle w:val="Code"/>
        </w:rPr>
        <w:t>count</w:t>
      </w:r>
      <w:r w:rsidRPr="00C26C9B">
        <w:t xml:space="preserve"> Function </w:t>
      </w:r>
    </w:p>
    <w:p w14:paraId="465B4AD8" w14:textId="77777777" w:rsidR="00E716EA" w:rsidRPr="00C26C9B" w:rsidRDefault="00E716EA" w:rsidP="00E716EA"/>
    <w:p w14:paraId="3753265F" w14:textId="2B4C3814" w:rsidR="00E716EA" w:rsidRPr="00C26C9B" w:rsidRDefault="00E716EA" w:rsidP="00E716EA">
      <w:pPr>
        <w:pStyle w:val="NoSpacing"/>
        <w:ind w:firstLine="720"/>
      </w:pPr>
      <w:r w:rsidRPr="00C26C9B">
        <w:t xml:space="preserve">Summaries of the commands used in this tutorial in Python are shown in </w:t>
      </w:r>
      <w:r>
        <w:t>Box 1</w:t>
      </w:r>
    </w:p>
    <w:p w14:paraId="0BF3E58E" w14:textId="77777777" w:rsidR="00E716EA" w:rsidRPr="00C26C9B" w:rsidRDefault="00E716EA" w:rsidP="00E716EA"/>
    <w:p w14:paraId="159F6815" w14:textId="77777777" w:rsidR="00E716EA" w:rsidRPr="00C26C9B" w:rsidRDefault="00E716EA" w:rsidP="00E716EA">
      <w:pPr>
        <w:pStyle w:val="NoSpacing"/>
      </w:pPr>
    </w:p>
    <w:p w14:paraId="1F68A2D5" w14:textId="77777777" w:rsidR="00E716EA" w:rsidRPr="00C26C9B" w:rsidRDefault="00E716EA" w:rsidP="00E716EA">
      <w:pPr>
        <w:pStyle w:val="NoSpacing"/>
        <w:keepNext/>
        <w:jc w:val="center"/>
      </w:pPr>
      <w:r w:rsidRPr="00C26C9B">
        <w:rPr>
          <w:noProof/>
        </w:rPr>
        <mc:AlternateContent>
          <mc:Choice Requires="wps">
            <w:drawing>
              <wp:inline distT="0" distB="0" distL="0" distR="0" wp14:anchorId="44616E73" wp14:editId="68D6FCB4">
                <wp:extent cx="5774498" cy="2615878"/>
                <wp:effectExtent l="0" t="0" r="17145" b="18415"/>
                <wp:docPr id="196" name="Text Box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498" cy="2615878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0F087175" w14:textId="77777777" w:rsidR="00E716EA" w:rsidRPr="001C1748" w:rsidRDefault="00E716EA" w:rsidP="00E716EA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customersDF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spark.read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.format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("csv"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).option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("header", "true"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).load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("SPRK/TutorialB/customers.csv")</w:t>
                            </w:r>
                          </w:p>
                          <w:p w14:paraId="51F54396" w14:textId="77777777" w:rsidR="00E716EA" w:rsidRPr="001C1748" w:rsidRDefault="00E716EA" w:rsidP="00E716EA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customersDF.select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customersDF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["Age"])</w:t>
                            </w:r>
                          </w:p>
                          <w:p w14:paraId="492EA02B" w14:textId="77777777" w:rsidR="00E716EA" w:rsidRPr="001C1748" w:rsidRDefault="00E716EA" w:rsidP="00E716EA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customersDF.select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("Age")</w:t>
                            </w:r>
                          </w:p>
                          <w:p w14:paraId="1CC360D3" w14:textId="77777777" w:rsidR="00E716EA" w:rsidRPr="001C1748" w:rsidRDefault="00E716EA" w:rsidP="00E716EA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customersDF.select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customersDF.Age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) // the extra command for Python</w:t>
                            </w:r>
                          </w:p>
                          <w:p w14:paraId="0E6631E8" w14:textId="77777777" w:rsidR="00E716EA" w:rsidRPr="001C1748" w:rsidRDefault="00E716EA" w:rsidP="00E716EA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ageDF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 xml:space="preserve"> =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customersDF.select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("FirstName", "LastName", "Age"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).where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customersDF.Age.isNotNull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())</w:t>
                            </w:r>
                          </w:p>
                          <w:p w14:paraId="01954E0D" w14:textId="77777777" w:rsidR="00E716EA" w:rsidRPr="001C1748" w:rsidRDefault="00E716EA" w:rsidP="00E716EA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ageDF.show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()</w:t>
                            </w:r>
                          </w:p>
                          <w:p w14:paraId="57E0081C" w14:textId="77777777" w:rsidR="00E716EA" w:rsidRPr="001C1748" w:rsidRDefault="00E716EA" w:rsidP="00E716EA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customersDF.groupBy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("Address"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).count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).show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18"/>
                              </w:rPr>
                              <w:t>()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616E73" id="Text Box 196" o:spid="_x0000_s1030" type="#_x0000_t202" style="width:454.7pt;height:205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" fillcolor="#c6d9f1" strokeweight=".5pt">
                <v:textbox style="mso-fit-shape-to-text:t">
                  <w:txbxContent>
                    <w:p w14:paraId="0F087175" w14:textId="77777777" w:rsidR="00E716EA" w:rsidRPr="001C1748" w:rsidRDefault="00E716EA" w:rsidP="00E716EA">
                      <w:pPr>
                        <w:pStyle w:val="NoSpacing"/>
                        <w:numPr>
                          <w:ilvl w:val="0"/>
                          <w:numId w:val="5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customersDF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 xml:space="preserve"> =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spark.read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.format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("csv"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).option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("header", "true"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).load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("SPRK/TutorialB/customers.csv")</w:t>
                      </w:r>
                    </w:p>
                    <w:p w14:paraId="51F54396" w14:textId="77777777" w:rsidR="00E716EA" w:rsidRPr="001C1748" w:rsidRDefault="00E716EA" w:rsidP="00E716EA">
                      <w:pPr>
                        <w:pStyle w:val="NoSpacing"/>
                        <w:numPr>
                          <w:ilvl w:val="0"/>
                          <w:numId w:val="5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customersDF.select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customersDF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["Age"])</w:t>
                      </w:r>
                    </w:p>
                    <w:p w14:paraId="492EA02B" w14:textId="77777777" w:rsidR="00E716EA" w:rsidRPr="001C1748" w:rsidRDefault="00E716EA" w:rsidP="00E716EA">
                      <w:pPr>
                        <w:pStyle w:val="NoSpacing"/>
                        <w:numPr>
                          <w:ilvl w:val="0"/>
                          <w:numId w:val="5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customersDF.select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("Age")</w:t>
                      </w:r>
                    </w:p>
                    <w:p w14:paraId="1CC360D3" w14:textId="77777777" w:rsidR="00E716EA" w:rsidRPr="001C1748" w:rsidRDefault="00E716EA" w:rsidP="00E716EA">
                      <w:pPr>
                        <w:pStyle w:val="NoSpacing"/>
                        <w:numPr>
                          <w:ilvl w:val="0"/>
                          <w:numId w:val="5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customersDF.select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customersDF.Age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) // the extra command for Python</w:t>
                      </w:r>
                    </w:p>
                    <w:p w14:paraId="0E6631E8" w14:textId="77777777" w:rsidR="00E716EA" w:rsidRPr="001C1748" w:rsidRDefault="00E716EA" w:rsidP="00E716EA">
                      <w:pPr>
                        <w:pStyle w:val="NoSpacing"/>
                        <w:numPr>
                          <w:ilvl w:val="0"/>
                          <w:numId w:val="5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ageDF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 xml:space="preserve"> =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customersDF.select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("FirstName", "LastName", "Age"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).where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customersDF.Age.isNotNull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())</w:t>
                      </w:r>
                    </w:p>
                    <w:p w14:paraId="01954E0D" w14:textId="77777777" w:rsidR="00E716EA" w:rsidRPr="001C1748" w:rsidRDefault="00E716EA" w:rsidP="00E716EA">
                      <w:pPr>
                        <w:pStyle w:val="NoSpacing"/>
                        <w:numPr>
                          <w:ilvl w:val="0"/>
                          <w:numId w:val="5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ageDF.show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()</w:t>
                      </w:r>
                    </w:p>
                    <w:p w14:paraId="57E0081C" w14:textId="77777777" w:rsidR="00E716EA" w:rsidRPr="001C1748" w:rsidRDefault="00E716EA" w:rsidP="00E716EA">
                      <w:pPr>
                        <w:pStyle w:val="NoSpacing"/>
                        <w:numPr>
                          <w:ilvl w:val="0"/>
                          <w:numId w:val="5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customersDF.groupBy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("Address"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).count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).show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18"/>
                        </w:rPr>
                        <w:t>()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3B7782" w14:textId="5E2FA7ED" w:rsidR="00E716EA" w:rsidRPr="00C26C9B" w:rsidRDefault="00E716EA" w:rsidP="00E716EA">
      <w:pPr>
        <w:pStyle w:val="Caption"/>
      </w:pPr>
      <w:r w:rsidRPr="00C26C9B">
        <w:t xml:space="preserve">Box </w:t>
      </w:r>
      <w:r>
        <w:t>1:</w:t>
      </w:r>
      <w:r w:rsidRPr="00C26C9B">
        <w:t xml:space="preserve"> Summary of Tutorial B Commands in Python</w:t>
      </w:r>
    </w:p>
    <w:p w14:paraId="5D82D1D4" w14:textId="77777777" w:rsidR="0039408C" w:rsidRPr="0039408C" w:rsidRDefault="0039408C" w:rsidP="0039408C"/>
    <w:sectPr w:rsidR="0039408C" w:rsidRPr="0039408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CE6C0" w14:textId="77777777" w:rsidR="002E74A8" w:rsidRDefault="002E74A8" w:rsidP="00A601B3">
      <w:pPr>
        <w:spacing w:after="0" w:line="240" w:lineRule="auto"/>
      </w:pPr>
      <w:r>
        <w:separator/>
      </w:r>
    </w:p>
  </w:endnote>
  <w:endnote w:type="continuationSeparator" w:id="0">
    <w:p w14:paraId="548CD84C" w14:textId="77777777" w:rsidR="002E74A8" w:rsidRDefault="002E74A8" w:rsidP="00A6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6954" w14:textId="77777777" w:rsidR="00A601B3" w:rsidRDefault="00A601B3">
    <w:pPr>
      <w:pStyle w:val="Footer"/>
    </w:pPr>
    <w:r>
      <w:t>© Arben Asllani and Chris Kreider 202</w:t>
    </w:r>
    <w:r w:rsidR="00E51B7E">
      <w:t>6</w:t>
    </w:r>
    <w:r>
      <w:tab/>
    </w:r>
    <w:r>
      <w:tab/>
    </w:r>
    <w:r>
      <w:rPr>
        <w:noProof/>
      </w:rPr>
      <w:drawing>
        <wp:inline distT="0" distB="0" distL="0" distR="0" wp14:anchorId="5AFBEE15" wp14:editId="0DE96F41">
          <wp:extent cx="749300" cy="345380"/>
          <wp:effectExtent l="0" t="0" r="0" b="0"/>
          <wp:docPr id="989057242" name="Picture 1" descr="Prospect Press | Textbooks for Information Systems Curricul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ospect Press | Textbooks for Information Systems Curricul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47" cy="349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8A25A" w14:textId="77777777" w:rsidR="002E74A8" w:rsidRDefault="002E74A8" w:rsidP="00A601B3">
      <w:pPr>
        <w:spacing w:after="0" w:line="240" w:lineRule="auto"/>
      </w:pPr>
      <w:r>
        <w:separator/>
      </w:r>
    </w:p>
  </w:footnote>
  <w:footnote w:type="continuationSeparator" w:id="0">
    <w:p w14:paraId="680AD092" w14:textId="77777777" w:rsidR="002E74A8" w:rsidRDefault="002E74A8" w:rsidP="00A60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22123" w14:textId="36E04E7D" w:rsidR="00A601B3" w:rsidRDefault="0039408C">
    <w:pPr>
      <w:pStyle w:val="Header"/>
    </w:pPr>
    <w:r>
      <w:t xml:space="preserve">Chapter </w:t>
    </w:r>
    <w:r w:rsidR="00E716EA">
      <w:t>10</w:t>
    </w:r>
    <w:r w:rsidR="00A601B3">
      <w:tab/>
    </w:r>
    <w:r w:rsidR="00E51B7E">
      <w:t>Tutoria</w:t>
    </w:r>
    <w:r w:rsidR="00E716EA">
      <w:t>l B</w:t>
    </w:r>
    <w:r w:rsidR="00E51B7E">
      <w:t xml:space="preserve">: </w:t>
    </w:r>
    <w:r w:rsidR="00E716EA">
      <w:t xml:space="preserve">Analyzing Data </w:t>
    </w:r>
    <w:proofErr w:type="gramStart"/>
    <w:r w:rsidR="00E716EA">
      <w:t>With</w:t>
    </w:r>
    <w:proofErr w:type="gramEnd"/>
    <w:r w:rsidR="00E716EA">
      <w:t xml:space="preserve"> </w:t>
    </w:r>
    <w:proofErr w:type="spellStart"/>
    <w:r w:rsidR="00E716EA">
      <w:t>DataFrames</w:t>
    </w:r>
    <w:proofErr w:type="spellEnd"/>
    <w:r w:rsidR="00A601B3">
      <w:tab/>
      <w:t>Big Data Technologies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45ED1"/>
    <w:multiLevelType w:val="hybridMultilevel"/>
    <w:tmpl w:val="6D8AC1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9A63AF"/>
    <w:multiLevelType w:val="hybridMultilevel"/>
    <w:tmpl w:val="080AAE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C93189"/>
    <w:multiLevelType w:val="hybridMultilevel"/>
    <w:tmpl w:val="1146F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67CC0"/>
    <w:multiLevelType w:val="multilevel"/>
    <w:tmpl w:val="17D83CAA"/>
    <w:lvl w:ilvl="0">
      <w:start w:val="1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9335D2F"/>
    <w:multiLevelType w:val="hybridMultilevel"/>
    <w:tmpl w:val="1E00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07118">
    <w:abstractNumId w:val="4"/>
  </w:num>
  <w:num w:numId="2" w16cid:durableId="2107580639">
    <w:abstractNumId w:val="2"/>
  </w:num>
  <w:num w:numId="3" w16cid:durableId="196940048">
    <w:abstractNumId w:val="3"/>
  </w:num>
  <w:num w:numId="4" w16cid:durableId="1757819496">
    <w:abstractNumId w:val="0"/>
  </w:num>
  <w:num w:numId="5" w16cid:durableId="1187476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6EA"/>
    <w:rsid w:val="00132C66"/>
    <w:rsid w:val="001F1420"/>
    <w:rsid w:val="002E74A8"/>
    <w:rsid w:val="0039408C"/>
    <w:rsid w:val="003B2A01"/>
    <w:rsid w:val="00412966"/>
    <w:rsid w:val="0043231B"/>
    <w:rsid w:val="006B02D0"/>
    <w:rsid w:val="006E5802"/>
    <w:rsid w:val="00782B02"/>
    <w:rsid w:val="00820076"/>
    <w:rsid w:val="008374EE"/>
    <w:rsid w:val="00A601B3"/>
    <w:rsid w:val="00A83FE7"/>
    <w:rsid w:val="00AA7BE9"/>
    <w:rsid w:val="00AD0AF5"/>
    <w:rsid w:val="00B12613"/>
    <w:rsid w:val="00B87104"/>
    <w:rsid w:val="00C60F0A"/>
    <w:rsid w:val="00DA1D5E"/>
    <w:rsid w:val="00E51B7E"/>
    <w:rsid w:val="00E716EA"/>
    <w:rsid w:val="00F137F2"/>
    <w:rsid w:val="00F6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D796A"/>
  <w15:chartTrackingRefBased/>
  <w15:docId w15:val="{553FA582-3021-D442-8819-340E4009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0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0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0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60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60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60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0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0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0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0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0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0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0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0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0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0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0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0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0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0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0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0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0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0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0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0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0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1B3"/>
  </w:style>
  <w:style w:type="paragraph" w:styleId="Footer">
    <w:name w:val="footer"/>
    <w:basedOn w:val="Normal"/>
    <w:link w:val="Foot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1B3"/>
  </w:style>
  <w:style w:type="character" w:styleId="Hyperlink">
    <w:name w:val="Hyperlink"/>
    <w:basedOn w:val="DefaultParagraphFont"/>
    <w:uiPriority w:val="99"/>
    <w:unhideWhenUsed/>
    <w:rsid w:val="0039408C"/>
    <w:rPr>
      <w:color w:val="467886" w:themeColor="hyperlink"/>
      <w:u w:val="single"/>
    </w:rPr>
  </w:style>
  <w:style w:type="paragraph" w:styleId="NoSpacing">
    <w:name w:val="No Spacing"/>
    <w:aliases w:val="Tables and Boxes"/>
    <w:uiPriority w:val="1"/>
    <w:qFormat/>
    <w:rsid w:val="00E716EA"/>
    <w:pPr>
      <w:spacing w:after="0" w:line="360" w:lineRule="auto"/>
    </w:pPr>
    <w:rPr>
      <w:rFonts w:ascii="Times New Roman" w:hAnsi="Times New Roman"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E716EA"/>
    <w:pPr>
      <w:keepNext/>
      <w:spacing w:after="120" w:line="240" w:lineRule="auto"/>
      <w:contextualSpacing/>
      <w:jc w:val="center"/>
    </w:pPr>
    <w:rPr>
      <w:rFonts w:ascii="Times New Roman" w:hAnsi="Times New Roman"/>
      <w:b/>
      <w:bCs/>
      <w:noProof/>
      <w:color w:val="156082" w:themeColor="accent1"/>
      <w:kern w:val="0"/>
      <w:sz w:val="24"/>
      <w:szCs w:val="24"/>
      <w14:ligatures w14:val="none"/>
    </w:rPr>
  </w:style>
  <w:style w:type="character" w:customStyle="1" w:styleId="Code">
    <w:name w:val="Code"/>
    <w:basedOn w:val="DefaultParagraphFont"/>
    <w:uiPriority w:val="1"/>
    <w:qFormat/>
    <w:rsid w:val="00E716EA"/>
    <w:rPr>
      <w:rFonts w:asciiTheme="minorHAnsi" w:hAnsiTheme="minorHAnsi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.kreider/Dropbox/Documents/work/CNU/service/Textbooks/Materials/OnlineMaterials/Tutorial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TutorialTemplate.dotx</Template>
  <TotalTime>3</TotalTime>
  <Pages>3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Kreider</dc:creator>
  <cp:keywords/>
  <dc:description/>
  <cp:lastModifiedBy>Christopher Kreider</cp:lastModifiedBy>
  <cp:revision>1</cp:revision>
  <dcterms:created xsi:type="dcterms:W3CDTF">2026-04-15T15:01:00Z</dcterms:created>
  <dcterms:modified xsi:type="dcterms:W3CDTF">2026-04-15T15:04:00Z</dcterms:modified>
</cp:coreProperties>
</file>